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F6DD9" w:rsidRPr="007F6DD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1AE4" w:rsidRDefault="0071620A" w:rsidP="00A41AE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07165">
        <w:rPr>
          <w:rFonts w:ascii="Corbel" w:hAnsi="Corbel"/>
          <w:b/>
          <w:smallCaps/>
          <w:sz w:val="24"/>
          <w:szCs w:val="24"/>
        </w:rPr>
        <w:t xml:space="preserve"> </w:t>
      </w:r>
      <w:r w:rsidR="00A41AE4">
        <w:rPr>
          <w:rFonts w:ascii="Corbel" w:hAnsi="Corbel"/>
          <w:i/>
          <w:smallCaps/>
          <w:sz w:val="24"/>
          <w:szCs w:val="24"/>
        </w:rPr>
        <w:t>202</w:t>
      </w:r>
      <w:r w:rsidR="0020186E">
        <w:rPr>
          <w:rFonts w:ascii="Corbel" w:hAnsi="Corbel"/>
          <w:i/>
          <w:smallCaps/>
          <w:sz w:val="24"/>
          <w:szCs w:val="24"/>
        </w:rPr>
        <w:t>5</w:t>
      </w:r>
      <w:r w:rsidR="00A41AE4">
        <w:rPr>
          <w:rFonts w:ascii="Corbel" w:hAnsi="Corbel"/>
          <w:i/>
          <w:smallCaps/>
          <w:sz w:val="24"/>
          <w:szCs w:val="24"/>
        </w:rPr>
        <w:t>-202</w:t>
      </w:r>
      <w:r w:rsidR="0020186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0716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33A5F">
        <w:rPr>
          <w:rFonts w:ascii="Corbel" w:hAnsi="Corbel"/>
          <w:b/>
          <w:sz w:val="20"/>
          <w:szCs w:val="20"/>
        </w:rPr>
        <w:t>202</w:t>
      </w:r>
      <w:r w:rsidR="0020186E">
        <w:rPr>
          <w:rFonts w:ascii="Corbel" w:hAnsi="Corbel"/>
          <w:b/>
          <w:sz w:val="20"/>
          <w:szCs w:val="20"/>
        </w:rPr>
        <w:t>6</w:t>
      </w:r>
      <w:r w:rsidR="00433A5F">
        <w:rPr>
          <w:rFonts w:ascii="Corbel" w:hAnsi="Corbel"/>
          <w:b/>
          <w:sz w:val="20"/>
          <w:szCs w:val="20"/>
        </w:rPr>
        <w:t>/202</w:t>
      </w:r>
      <w:r w:rsidR="0020186E">
        <w:rPr>
          <w:rFonts w:ascii="Corbel" w:hAnsi="Corbel"/>
          <w:b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kształcenia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F3088" w:rsidP="00271D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06E9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B06E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06E9A" w:rsidRPr="009C54AE" w:rsidRDefault="0020186E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186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06E9A" w:rsidRPr="009C54AE" w:rsidRDefault="00581FDE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</w:t>
            </w: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Pedago</w:t>
            </w:r>
            <w:r w:rsidR="004C48ED">
              <w:rPr>
                <w:rFonts w:ascii="Corbel" w:hAnsi="Corbel"/>
                <w:b w:val="0"/>
                <w:sz w:val="24"/>
                <w:szCs w:val="24"/>
              </w:rPr>
              <w:t>gika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06E9A" w:rsidRPr="009C54AE" w:rsidRDefault="007B3F02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06E9A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06E9A" w:rsidRPr="009C54AE" w:rsidRDefault="001924E3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4C48ED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036DB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estr 3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8E38F1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Wojciech Walat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108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108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08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24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24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77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272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0383B" w:rsidRDefault="0080383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290D57" w:rsidRDefault="0080383B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290D57">
        <w:rPr>
          <w:rFonts w:ascii="Corbel" w:hAnsi="Corbel"/>
          <w:bCs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C52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jest </w:t>
            </w: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następujących przedmiotów: wprowadzenie do psychologii, wprowadzenie do pedagogiki, biologiczne podstawy funkcjonowania człowieka.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340231" w:rsidRDefault="00F83B28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roli wykształcenia ogólnego i zawodowego w rozumieniu świata i kierowaniu sobą, projektowaniu własnego ro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zwoju osobistego i zawodowego.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ogólnych prawidłowości procesu nauczania – uczenia się i ich praktycznych zastosowań w planowaniu, realizacji oraz 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ewaluacji procesu kształcenia.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C25493" w:rsidRDefault="00C25493" w:rsidP="006E5CDC">
            <w:pPr>
              <w:pStyle w:val="Podpunkty"/>
              <w:spacing w:before="40" w:after="40"/>
              <w:ind w:left="7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5493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2057ED" w:rsidRPr="009C54AE" w:rsidTr="0071620A">
        <w:tc>
          <w:tcPr>
            <w:tcW w:w="1701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22ABD" w:rsidRDefault="00322ABD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564D32" w:rsidRPr="005F7786" w:rsidRDefault="00564D32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="00B805A6" w:rsidRPr="009C54AE" w:rsidRDefault="00B805A6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rzedstawi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opisze najważniejsze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koncepcje 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znaczenie różnych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form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kształcenia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rolę różnych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 środowis</w:t>
            </w:r>
            <w:r w:rsidR="007E00B9">
              <w:rPr>
                <w:rFonts w:ascii="Corbel" w:hAnsi="Corbel"/>
                <w:b w:val="0"/>
                <w:smallCaps w:val="0"/>
                <w:szCs w:val="24"/>
              </w:rPr>
              <w:t>k wychowawcz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ych w kształtowaniu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umiejętności i nabywaniu wiedzy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82D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okon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analizy funkcjonowania uczestników procesów edukacyjnych na różnych etapach kształcenia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z uwzględnieniem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ich potrzeb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82D78" w:rsidRPr="009C54AE" w:rsidRDefault="00B64A40" w:rsidP="00B64A40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opisze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podstawowe teori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kształcenia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 analizy uwarunkowań efektywnego nauczania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82D78" w:rsidRPr="009C54AE" w:rsidRDefault="002057ED" w:rsidP="004B1788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zachowania uczestników procesów edukacyjnych w różnych sytuacjach dydaktycznych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2D78" w:rsidRPr="009C54AE" w:rsidRDefault="002057ED" w:rsidP="002057ED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</w:t>
            </w:r>
            <w:r w:rsidR="0068166F" w:rsidRPr="0068166F">
              <w:rPr>
                <w:rFonts w:ascii="Corbel" w:hAnsi="Corbel"/>
                <w:b w:val="0"/>
                <w:smallCaps w:val="0"/>
                <w:szCs w:val="24"/>
              </w:rPr>
              <w:t>ceni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 wiedzę, umiejętności i kompetencje przydatne w procesie kształcenia uczestników procesów edukacyjnych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2D7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1399D" w:rsidRDefault="00675843" w:rsidP="00A1399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A1399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Dydaktyka jako subdyscyplina pedagogiczna</w:t>
            </w:r>
            <w:r w:rsidRPr="00A1399D">
              <w:rPr>
                <w:rFonts w:ascii="Corbel" w:hAnsi="Corbel"/>
                <w:sz w:val="24"/>
              </w:rPr>
              <w:t xml:space="preserve">: geneza dydaktyki ogólnej jako nauki; przedmiot badań, zadania i funkcje dydaktyki. </w:t>
            </w:r>
            <w:r w:rsidRPr="00A1399D">
              <w:rPr>
                <w:rFonts w:ascii="Corbel" w:hAnsi="Corbel"/>
                <w:b/>
                <w:sz w:val="24"/>
              </w:rPr>
              <w:t xml:space="preserve">Współczesne systemy dydaktyczne: </w:t>
            </w:r>
            <w:r w:rsidRPr="00A1399D">
              <w:rPr>
                <w:rFonts w:ascii="Corbel" w:hAnsi="Corbel"/>
                <w:sz w:val="24"/>
              </w:rPr>
              <w:t xml:space="preserve">dydaktyka Jana Komeńskiego; dydaktyka herbartowska jako teoretyczna podstawa szkoły tradycyjnej, dydaktyka deweyowska jako podstawa szkoły progresywistycznej.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Proces nauczania i uczenia się: </w:t>
            </w:r>
            <w:r w:rsidRPr="00A1399D">
              <w:rPr>
                <w:rFonts w:ascii="Corbel" w:hAnsi="Corbel"/>
                <w:sz w:val="24"/>
              </w:rPr>
              <w:t>filozoficzne, psychologiczne i neurobiologiczne podstawy procesu nauczania – uczenia się; pojęcie procesu nauczania – uczenia się.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Cele kształcenia: </w:t>
            </w:r>
            <w:r w:rsidRPr="00A1399D">
              <w:rPr>
                <w:rFonts w:ascii="Corbel" w:hAnsi="Corbel"/>
                <w:sz w:val="24"/>
              </w:rPr>
              <w:t>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lastRenderedPageBreak/>
              <w:t xml:space="preserve">Treści kształcenia: </w:t>
            </w:r>
            <w:r w:rsidRPr="00A1399D">
              <w:rPr>
                <w:rFonts w:ascii="Corbel" w:hAnsi="Corbel"/>
                <w:sz w:val="24"/>
              </w:rPr>
              <w:t>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Zasady kształcenia: </w:t>
            </w:r>
            <w:r w:rsidRPr="00A1399D">
              <w:rPr>
                <w:rFonts w:ascii="Corbel" w:hAnsi="Corbel"/>
                <w:sz w:val="24"/>
              </w:rPr>
              <w:t xml:space="preserve">Istota i wybrane klasyfikacje zasad; zasady w ujęciu konstruktywistycznym. </w:t>
            </w:r>
            <w:r w:rsidRPr="00A1399D">
              <w:rPr>
                <w:rFonts w:ascii="Corbel" w:hAnsi="Corbel"/>
                <w:b/>
                <w:sz w:val="24"/>
              </w:rPr>
              <w:t>Metody kształcenia:</w:t>
            </w:r>
            <w:r w:rsidRPr="00A1399D">
              <w:rPr>
                <w:rFonts w:ascii="Corbel" w:hAnsi="Corbel"/>
                <w:sz w:val="24"/>
              </w:rPr>
              <w:t xml:space="preserve"> pojęcie i wybrane typologie metod kształcenia; kryteria doboru metod kształcenia.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Podręczniki i środki dydaktyczne:</w:t>
            </w:r>
            <w:r w:rsidRPr="00A1399D">
              <w:rPr>
                <w:rFonts w:ascii="Corbel" w:hAnsi="Corbel"/>
                <w:sz w:val="24"/>
              </w:rPr>
              <w:t xml:space="preserve"> pojęcie i funkcje podręczników szkolnych. Edukacja medialna: edukacja medialna w nauczaniu przedmiotowym; kompetencje medialne jako umiejętności kluczowe.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Kontrola i ocena osiągnięć szkolnych uczniów</w:t>
            </w:r>
            <w:r w:rsidRPr="00A1399D">
              <w:rPr>
                <w:rFonts w:ascii="Corbel" w:hAnsi="Corbel"/>
                <w:sz w:val="24"/>
              </w:rPr>
              <w:t xml:space="preserve">: pojęcie i istota oceny; cechy oceny szkolnej; ocena wewnętrzna i zewnętrzna osiągnięć uczniów. </w:t>
            </w:r>
            <w:r w:rsidRPr="00A1399D">
              <w:rPr>
                <w:rFonts w:ascii="Corbel" w:hAnsi="Corbel"/>
                <w:b/>
                <w:sz w:val="24"/>
              </w:rPr>
              <w:t>Nauczyciel</w:t>
            </w:r>
            <w:r w:rsidRPr="00A1399D">
              <w:rPr>
                <w:rFonts w:ascii="Corbel" w:hAnsi="Corbel"/>
                <w:sz w:val="24"/>
              </w:rPr>
              <w:t>– nowe spojrzenie na rolę nauczyciela-wychowawcy: wzór osobowy pedagoga wychowawcy-opiekuna.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CC014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Dydaktyka ogólna jako subdyscyplina pedagogiczna:</w:t>
            </w:r>
            <w:r w:rsidRPr="009B2DF5">
              <w:rPr>
                <w:rFonts w:ascii="Corbel" w:hAnsi="Corbel"/>
              </w:rPr>
              <w:t>podstawowe pojęcia dydaktyki i ich wzajemne relacje.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Systemy dydaktyczne:</w:t>
            </w:r>
            <w:r w:rsidRPr="009B2DF5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Proces nauczania – uczenia się:</w:t>
            </w:r>
            <w:r w:rsidRPr="009B2DF5">
              <w:rPr>
                <w:rFonts w:ascii="Corbel" w:hAnsi="Corbel"/>
              </w:rPr>
              <w:t xml:space="preserve"> realizacja nauczania – uczenia się w szkole; nauczanie – uczenie się wielostronne.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Cele kształcenia:</w:t>
            </w:r>
            <w:r w:rsidRPr="009B2DF5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Treści kształcenia:</w:t>
            </w:r>
            <w:r w:rsidRPr="009B2DF5">
              <w:rPr>
                <w:rFonts w:ascii="Corbel" w:hAnsi="Corbel"/>
              </w:rPr>
              <w:t xml:space="preserve"> konstruowanie planów i programów nauczania na bazie podstawy programowej.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Zasady kształcenia:</w:t>
            </w:r>
            <w:r w:rsidRPr="009B2DF5">
              <w:rPr>
                <w:rFonts w:ascii="Corbel" w:hAnsi="Corbel"/>
              </w:rPr>
              <w:t>charakterystyka wybranych zasad kształcenia;zasada kształcenia umiejętności uczenia się i ustawiczności kształcenia.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Metody kształcenia:</w:t>
            </w:r>
            <w:r w:rsidRPr="009B2DF5">
              <w:rPr>
                <w:rFonts w:ascii="Corbel" w:hAnsi="Corbel"/>
              </w:rPr>
              <w:t xml:space="preserve"> metody samodzielnego dochodzenia do wiedzy;metody waloryzacyjne (eksponujące wartości);metody praktyczne</w:t>
            </w:r>
            <w:r w:rsidR="00097270">
              <w:rPr>
                <w:rFonts w:ascii="Corbel" w:hAnsi="Corbel"/>
              </w:rPr>
              <w:t xml:space="preserve"> </w:t>
            </w:r>
            <w:r w:rsidRPr="009B2DF5">
              <w:rPr>
                <w:rFonts w:ascii="Corbel" w:hAnsi="Corbel"/>
              </w:rPr>
              <w:t>(microteaching).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Formy organizacyjne kształcenia:</w:t>
            </w:r>
            <w:r w:rsidRPr="009B2DF5">
              <w:rPr>
                <w:rFonts w:ascii="Corbel" w:hAnsi="Corbel"/>
              </w:rPr>
              <w:t xml:space="preserve">podstawowe formy organizacyjne kształcenia; lekcja jako podstawowa forma kształcenia; struktura lekcji; typy lekcji i ich charakterystyka.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Podręczniki i środki dydaktyczne:</w:t>
            </w:r>
            <w:r w:rsidRPr="009B2DF5">
              <w:rPr>
                <w:rFonts w:ascii="Corbel" w:hAnsi="Corbel"/>
              </w:rPr>
              <w:t xml:space="preserve">rodzaje podręczników i środków dydaktycznych; przykłady ich wykorzystania.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Edukacja medialna:</w:t>
            </w:r>
            <w:r w:rsidRPr="009B2DF5">
              <w:rPr>
                <w:rFonts w:ascii="Corbel" w:hAnsi="Corbel"/>
              </w:rPr>
              <w:t>nauczanie i uczenie się z użyciem komputera i Internetu; nowe media w pracy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Planowanie i organizacja pracy dydaktycznej:</w:t>
            </w:r>
            <w:r w:rsidRPr="009B2DF5">
              <w:rPr>
                <w:rFonts w:ascii="Corbel" w:eastAsia="Times New Roman" w:hAnsi="Corbel"/>
                <w:bCs/>
              </w:rPr>
              <w:t xml:space="preserve"> p</w:t>
            </w:r>
            <w:r w:rsidRPr="009B2DF5">
              <w:rPr>
                <w:rFonts w:ascii="Corbel" w:hAnsi="Corbel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Kontrola i ocena osiągnięć szkolnych uczniów:</w:t>
            </w:r>
            <w:r w:rsidRPr="009B2DF5">
              <w:rPr>
                <w:rFonts w:ascii="Corbel" w:hAnsi="Corbel"/>
              </w:rPr>
              <w:t xml:space="preserve"> formy oceny i przyczyny różnych ocen; ogólne kryteria oceny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Nauczyciel – nowe spojrzenie na rolę nauczyciela-wychowawcy:</w:t>
            </w:r>
            <w:r w:rsidRPr="009B2DF5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Niepowodzenia szkolne. Trudności w uczeniu się uczniów:</w:t>
            </w:r>
            <w:r w:rsidRPr="009B2DF5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Samokształcenie we współczesnych systemach dydaktycznych:</w:t>
            </w:r>
            <w:r w:rsidRPr="009B2DF5">
              <w:rPr>
                <w:rFonts w:ascii="Corbel" w:hAnsi="Corbel"/>
              </w:rPr>
              <w:t>istota i tradycje samokształcenia; edukacja ustawiczna; dorośli uczą się inaczej; perspektywy uczenia się przez całe życie.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B. Ćwiczenia audytoryjne: dyskusja, microteaching, mapa pojęć, 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6F77F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1227C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Kolokwium</w:t>
            </w:r>
            <w:r w:rsidR="002325CA">
              <w:rPr>
                <w:rFonts w:ascii="Corbel" w:hAnsi="Corbel"/>
                <w:b w:val="0"/>
                <w:smallCaps w:val="0"/>
              </w:rPr>
              <w:t>, egzamin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:rsidR="001227CC" w:rsidRPr="001227CC" w:rsidRDefault="002325CA" w:rsidP="002325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="001227CC"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B977D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B977D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r w:rsidRPr="00B977D4">
              <w:rPr>
                <w:rFonts w:ascii="Corbel" w:hAnsi="Corbel"/>
                <w:i/>
                <w:sz w:val="24"/>
                <w:szCs w:val="24"/>
              </w:rPr>
              <w:t>microteaching</w:t>
            </w:r>
            <w:r w:rsidRPr="00B977D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:rsidR="0085747A" w:rsidRPr="00ED3D0C" w:rsidRDefault="00ED3D0C" w:rsidP="00ED3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77D4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24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924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36DC8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136DC8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Default="005510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290D57" w:rsidRPr="009C54AE" w:rsidRDefault="005510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EC134F" w:rsidRPr="009C54AE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134F" w:rsidRDefault="00EC1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134F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EC134F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EC134F" w:rsidRDefault="00EC1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EC134F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EC134F" w:rsidRPr="009C54AE" w:rsidRDefault="00EC1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5F2B81" w:rsidTr="0001405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054" w:rsidRPr="00822217" w:rsidRDefault="00014054" w:rsidP="00822217">
            <w:pPr>
              <w:pStyle w:val="Akapitzlist"/>
              <w:numPr>
                <w:ilvl w:val="0"/>
                <w:numId w:val="7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822217">
              <w:rPr>
                <w:rFonts w:ascii="Corbel" w:hAnsi="Corbel"/>
              </w:rPr>
              <w:t xml:space="preserve">Bereźnicki F., </w:t>
            </w:r>
            <w:r w:rsidRPr="00822217">
              <w:rPr>
                <w:rFonts w:ascii="Corbel" w:hAnsi="Corbel"/>
                <w:i/>
              </w:rPr>
              <w:t>Dydaktyka szkolna dla kandydatów na nauczycieli</w:t>
            </w:r>
            <w:r w:rsidRPr="00822217">
              <w:rPr>
                <w:rFonts w:ascii="Corbel" w:hAnsi="Corbel"/>
              </w:rPr>
              <w:t>. Impuls, Kraków 2015.</w:t>
            </w:r>
          </w:p>
          <w:p w:rsidR="00AB32C1" w:rsidRDefault="00AB32C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F0F81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Eurydice – Sieć informacji o edukacji w Europie: </w:t>
            </w:r>
            <w:r w:rsidRPr="0057543E">
              <w:rPr>
                <w:rFonts w:ascii="Corbel" w:hAnsi="Corbel"/>
                <w:b w:val="0"/>
                <w:bCs/>
                <w:smallCaps w:val="0"/>
                <w:sz w:val="22"/>
              </w:rPr>
              <w:t>Strona główna | Eurydice</w:t>
            </w:r>
          </w:p>
          <w:p w:rsidR="00C17F6B" w:rsidRPr="00822217" w:rsidRDefault="00014054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Hattie J.,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Widoczne uczenie się dla nauczycieli. Jak maksymalizować siłę oddziaływania na uczenie się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Centrum Edukacji Obywatelskiej, Warszawa 2015.</w:t>
            </w:r>
          </w:p>
          <w:p w:rsidR="005F2B81" w:rsidRPr="00822217" w:rsidRDefault="005F2B8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Lib W., Walat W. (red.),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Teoretyczne podstawy kształcenia ogólnego. Podręcznik akademicki dla studentów pedagogiki i przyszłych nauczycieli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Wyd. UR, Rzeszów 20</w:t>
            </w:r>
            <w:r w:rsidR="005F3ED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21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  <w:p w:rsidR="00014054" w:rsidRPr="005F2B81" w:rsidRDefault="000140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014054">
        <w:trPr>
          <w:trHeight w:val="397"/>
        </w:trPr>
        <w:tc>
          <w:tcPr>
            <w:tcW w:w="9639" w:type="dxa"/>
          </w:tcPr>
          <w:p w:rsidR="0085747A" w:rsidRPr="00740499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Literatura uzupełniająca: </w:t>
            </w:r>
          </w:p>
          <w:p w:rsidR="005F2B81" w:rsidRPr="00740499" w:rsidRDefault="005F2B81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Bereźnicki F.,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sz w:val="22"/>
              </w:rPr>
              <w:t>Podstawy kształcenia ogólnego</w:t>
            </w: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>, O.W. Impuls, Kraków 2011.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Półturzycki J.,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Niepokój o dydaktykę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ITE, Warszawa-Radom 2014.</w:t>
            </w:r>
          </w:p>
          <w:p w:rsidR="005F2B81" w:rsidRPr="00740499" w:rsidRDefault="005F2B81" w:rsidP="00822217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426" w:hanging="426"/>
              <w:rPr>
                <w:rFonts w:ascii="Corbel" w:hAnsi="Corbel" w:cstheme="minorHAnsi"/>
              </w:rPr>
            </w:pPr>
            <w:r w:rsidRPr="00740499">
              <w:rPr>
                <w:rFonts w:ascii="Corbel" w:hAnsi="Corbel" w:cstheme="minorHAnsi"/>
              </w:rPr>
              <w:t xml:space="preserve">Brudnik E., Moszyńska A., Owczarska B., </w:t>
            </w:r>
            <w:r w:rsidRPr="00740499">
              <w:rPr>
                <w:rFonts w:ascii="Corbel" w:hAnsi="Corbel" w:cstheme="minorHAnsi"/>
                <w:i/>
              </w:rPr>
              <w:t>Ja i mój uczeń pracujemy aktywnie</w:t>
            </w:r>
            <w:r w:rsidRPr="00740499">
              <w:rPr>
                <w:rFonts w:ascii="Corbel" w:hAnsi="Corbel" w:cstheme="minorHAnsi"/>
              </w:rPr>
              <w:t xml:space="preserve">. </w:t>
            </w:r>
            <w:r w:rsidRPr="00740499">
              <w:rPr>
                <w:rFonts w:ascii="Corbel" w:hAnsi="Corbel" w:cstheme="minorHAnsi"/>
                <w:i/>
              </w:rPr>
              <w:t>Przewodnik po metodach aktywizujących</w:t>
            </w:r>
            <w:r w:rsidRPr="00740499">
              <w:rPr>
                <w:rFonts w:ascii="Corbel" w:hAnsi="Corbel" w:cstheme="minorHAnsi"/>
              </w:rPr>
              <w:t>, „Jedność”, Kielce 2010.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Spitzer M.,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Jak uczy się mózg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PWN, Warszawa 2012</w:t>
            </w:r>
            <w:r w:rsidR="005F2B81"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</w:t>
            </w:r>
          </w:p>
          <w:p w:rsidR="00C17F6B" w:rsidRPr="005F2B81" w:rsidRDefault="00C17F6B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FB3" w:rsidRDefault="00EF5FB3" w:rsidP="00C16ABF">
      <w:pPr>
        <w:spacing w:after="0" w:line="240" w:lineRule="auto"/>
      </w:pPr>
      <w:r>
        <w:separator/>
      </w:r>
    </w:p>
  </w:endnote>
  <w:endnote w:type="continuationSeparator" w:id="1">
    <w:p w:rsidR="00EF5FB3" w:rsidRDefault="00EF5F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FB3" w:rsidRDefault="00EF5FB3" w:rsidP="00C16ABF">
      <w:pPr>
        <w:spacing w:after="0" w:line="240" w:lineRule="auto"/>
      </w:pPr>
      <w:r>
        <w:separator/>
      </w:r>
    </w:p>
  </w:footnote>
  <w:footnote w:type="continuationSeparator" w:id="1">
    <w:p w:rsidR="00EF5FB3" w:rsidRDefault="00EF5FB3" w:rsidP="00C16ABF">
      <w:pPr>
        <w:spacing w:after="0" w:line="240" w:lineRule="auto"/>
      </w:pPr>
      <w:r>
        <w:continuationSeparator/>
      </w:r>
    </w:p>
  </w:footnote>
  <w:footnote w:id="2">
    <w:p w:rsidR="006E5CDC" w:rsidRDefault="006E5C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1213C2"/>
    <w:multiLevelType w:val="hybridMultilevel"/>
    <w:tmpl w:val="F996783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B3524"/>
    <w:multiLevelType w:val="hybridMultilevel"/>
    <w:tmpl w:val="D0120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4054"/>
    <w:rsid w:val="00015B8F"/>
    <w:rsid w:val="00021246"/>
    <w:rsid w:val="00022ECE"/>
    <w:rsid w:val="00042A51"/>
    <w:rsid w:val="00042D2E"/>
    <w:rsid w:val="00044C82"/>
    <w:rsid w:val="00056A87"/>
    <w:rsid w:val="00070ED6"/>
    <w:rsid w:val="000742DC"/>
    <w:rsid w:val="00084C12"/>
    <w:rsid w:val="0009462C"/>
    <w:rsid w:val="00094B12"/>
    <w:rsid w:val="00096C46"/>
    <w:rsid w:val="00097270"/>
    <w:rsid w:val="000A296F"/>
    <w:rsid w:val="000A2A28"/>
    <w:rsid w:val="000B192D"/>
    <w:rsid w:val="000B28EE"/>
    <w:rsid w:val="000B3E37"/>
    <w:rsid w:val="000B6C67"/>
    <w:rsid w:val="000C5284"/>
    <w:rsid w:val="000D04B0"/>
    <w:rsid w:val="000E3092"/>
    <w:rsid w:val="000F1C57"/>
    <w:rsid w:val="000F5615"/>
    <w:rsid w:val="00100030"/>
    <w:rsid w:val="001036DB"/>
    <w:rsid w:val="00112111"/>
    <w:rsid w:val="001227CC"/>
    <w:rsid w:val="00124BFF"/>
    <w:rsid w:val="0012560E"/>
    <w:rsid w:val="00127108"/>
    <w:rsid w:val="00134B13"/>
    <w:rsid w:val="00136DC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4E3"/>
    <w:rsid w:val="00192F37"/>
    <w:rsid w:val="001A70D2"/>
    <w:rsid w:val="001D657B"/>
    <w:rsid w:val="001D7B54"/>
    <w:rsid w:val="001E0209"/>
    <w:rsid w:val="001F2169"/>
    <w:rsid w:val="001F2CA2"/>
    <w:rsid w:val="0020186E"/>
    <w:rsid w:val="002057ED"/>
    <w:rsid w:val="002144C0"/>
    <w:rsid w:val="0022468E"/>
    <w:rsid w:val="0022477D"/>
    <w:rsid w:val="002278A9"/>
    <w:rsid w:val="002325CA"/>
    <w:rsid w:val="002336F9"/>
    <w:rsid w:val="0024028F"/>
    <w:rsid w:val="00244ABC"/>
    <w:rsid w:val="00270E52"/>
    <w:rsid w:val="00271D90"/>
    <w:rsid w:val="00281FF2"/>
    <w:rsid w:val="002857DE"/>
    <w:rsid w:val="002873DE"/>
    <w:rsid w:val="00290D57"/>
    <w:rsid w:val="00291567"/>
    <w:rsid w:val="00292CC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ABD"/>
    <w:rsid w:val="003244AE"/>
    <w:rsid w:val="003247C0"/>
    <w:rsid w:val="003343CF"/>
    <w:rsid w:val="00340231"/>
    <w:rsid w:val="00346FE9"/>
    <w:rsid w:val="0034759A"/>
    <w:rsid w:val="003503F6"/>
    <w:rsid w:val="003530DD"/>
    <w:rsid w:val="003546F7"/>
    <w:rsid w:val="00363F78"/>
    <w:rsid w:val="003843F1"/>
    <w:rsid w:val="003A0A5B"/>
    <w:rsid w:val="003A1176"/>
    <w:rsid w:val="003C0BAE"/>
    <w:rsid w:val="003D18A9"/>
    <w:rsid w:val="003D6CE2"/>
    <w:rsid w:val="003E1941"/>
    <w:rsid w:val="003E2FE6"/>
    <w:rsid w:val="003E49D5"/>
    <w:rsid w:val="003E7FEB"/>
    <w:rsid w:val="003F13F5"/>
    <w:rsid w:val="003F38C0"/>
    <w:rsid w:val="004017B2"/>
    <w:rsid w:val="00401CD7"/>
    <w:rsid w:val="00414E3C"/>
    <w:rsid w:val="0042244A"/>
    <w:rsid w:val="0042745A"/>
    <w:rsid w:val="00431D5C"/>
    <w:rsid w:val="00433A5F"/>
    <w:rsid w:val="004362C6"/>
    <w:rsid w:val="00437FA2"/>
    <w:rsid w:val="0044030C"/>
    <w:rsid w:val="00445970"/>
    <w:rsid w:val="0045729E"/>
    <w:rsid w:val="00461EFC"/>
    <w:rsid w:val="004652C2"/>
    <w:rsid w:val="004706D1"/>
    <w:rsid w:val="00471326"/>
    <w:rsid w:val="0047598D"/>
    <w:rsid w:val="00482D78"/>
    <w:rsid w:val="004840FD"/>
    <w:rsid w:val="00486959"/>
    <w:rsid w:val="00490F7D"/>
    <w:rsid w:val="00491678"/>
    <w:rsid w:val="004968E2"/>
    <w:rsid w:val="004A3EEA"/>
    <w:rsid w:val="004A4D1F"/>
    <w:rsid w:val="004B1788"/>
    <w:rsid w:val="004C48ED"/>
    <w:rsid w:val="004D5282"/>
    <w:rsid w:val="004D6FEA"/>
    <w:rsid w:val="004F1551"/>
    <w:rsid w:val="004F3A94"/>
    <w:rsid w:val="004F55A3"/>
    <w:rsid w:val="0050496F"/>
    <w:rsid w:val="00513B6F"/>
    <w:rsid w:val="00517C63"/>
    <w:rsid w:val="00526C94"/>
    <w:rsid w:val="005363C4"/>
    <w:rsid w:val="00536BDE"/>
    <w:rsid w:val="00543ACC"/>
    <w:rsid w:val="005510D0"/>
    <w:rsid w:val="00564970"/>
    <w:rsid w:val="00564D32"/>
    <w:rsid w:val="0056696D"/>
    <w:rsid w:val="00573EF9"/>
    <w:rsid w:val="0057543E"/>
    <w:rsid w:val="00581FDE"/>
    <w:rsid w:val="0059484D"/>
    <w:rsid w:val="005A0855"/>
    <w:rsid w:val="005A2428"/>
    <w:rsid w:val="005A3196"/>
    <w:rsid w:val="005C080F"/>
    <w:rsid w:val="005C55E5"/>
    <w:rsid w:val="005C696A"/>
    <w:rsid w:val="005D590E"/>
    <w:rsid w:val="005E6E85"/>
    <w:rsid w:val="005F2B81"/>
    <w:rsid w:val="005F31D2"/>
    <w:rsid w:val="005F3EDA"/>
    <w:rsid w:val="0061029B"/>
    <w:rsid w:val="00617230"/>
    <w:rsid w:val="00621CE1"/>
    <w:rsid w:val="006272CA"/>
    <w:rsid w:val="00627FC9"/>
    <w:rsid w:val="00643DA0"/>
    <w:rsid w:val="00647FA8"/>
    <w:rsid w:val="00650C5F"/>
    <w:rsid w:val="00654934"/>
    <w:rsid w:val="006620D9"/>
    <w:rsid w:val="00671958"/>
    <w:rsid w:val="00675843"/>
    <w:rsid w:val="0068166F"/>
    <w:rsid w:val="00696477"/>
    <w:rsid w:val="006C51FD"/>
    <w:rsid w:val="006D050F"/>
    <w:rsid w:val="006D6139"/>
    <w:rsid w:val="006E5CDC"/>
    <w:rsid w:val="006E5D65"/>
    <w:rsid w:val="006F1282"/>
    <w:rsid w:val="006F1FBC"/>
    <w:rsid w:val="006F242F"/>
    <w:rsid w:val="006F31E2"/>
    <w:rsid w:val="006F65F5"/>
    <w:rsid w:val="006F77FA"/>
    <w:rsid w:val="00706544"/>
    <w:rsid w:val="007072BA"/>
    <w:rsid w:val="0071620A"/>
    <w:rsid w:val="00724677"/>
    <w:rsid w:val="00725459"/>
    <w:rsid w:val="007327BD"/>
    <w:rsid w:val="00733BE1"/>
    <w:rsid w:val="00734608"/>
    <w:rsid w:val="00740499"/>
    <w:rsid w:val="00745302"/>
    <w:rsid w:val="007461D6"/>
    <w:rsid w:val="00746EC8"/>
    <w:rsid w:val="00750B15"/>
    <w:rsid w:val="00763A99"/>
    <w:rsid w:val="00763BF1"/>
    <w:rsid w:val="00766FD4"/>
    <w:rsid w:val="0078168C"/>
    <w:rsid w:val="00787C2A"/>
    <w:rsid w:val="00790E27"/>
    <w:rsid w:val="007A0B08"/>
    <w:rsid w:val="007A4022"/>
    <w:rsid w:val="007A6E6E"/>
    <w:rsid w:val="007B3F02"/>
    <w:rsid w:val="007C3299"/>
    <w:rsid w:val="007C3BCC"/>
    <w:rsid w:val="007C4546"/>
    <w:rsid w:val="007C7A37"/>
    <w:rsid w:val="007D6B6C"/>
    <w:rsid w:val="007D6E56"/>
    <w:rsid w:val="007D6E75"/>
    <w:rsid w:val="007D771F"/>
    <w:rsid w:val="007E00B9"/>
    <w:rsid w:val="007F1652"/>
    <w:rsid w:val="007F4155"/>
    <w:rsid w:val="007F6DD9"/>
    <w:rsid w:val="0080383B"/>
    <w:rsid w:val="0080632E"/>
    <w:rsid w:val="0081554D"/>
    <w:rsid w:val="0081707E"/>
    <w:rsid w:val="00822217"/>
    <w:rsid w:val="0082636C"/>
    <w:rsid w:val="008449B3"/>
    <w:rsid w:val="0085747A"/>
    <w:rsid w:val="008627ED"/>
    <w:rsid w:val="00881FE0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8F1"/>
    <w:rsid w:val="008E5539"/>
    <w:rsid w:val="008E64F4"/>
    <w:rsid w:val="008F12C9"/>
    <w:rsid w:val="008F6E29"/>
    <w:rsid w:val="00914A5B"/>
    <w:rsid w:val="00916188"/>
    <w:rsid w:val="00923D7D"/>
    <w:rsid w:val="009508DF"/>
    <w:rsid w:val="00950DAC"/>
    <w:rsid w:val="00952719"/>
    <w:rsid w:val="00954A07"/>
    <w:rsid w:val="00997F14"/>
    <w:rsid w:val="009A78D9"/>
    <w:rsid w:val="009C1331"/>
    <w:rsid w:val="009C3E31"/>
    <w:rsid w:val="009C54AE"/>
    <w:rsid w:val="009C788E"/>
    <w:rsid w:val="009D28E7"/>
    <w:rsid w:val="009E3B41"/>
    <w:rsid w:val="009F3C5C"/>
    <w:rsid w:val="009F4610"/>
    <w:rsid w:val="00A00ECC"/>
    <w:rsid w:val="00A1399D"/>
    <w:rsid w:val="00A155EE"/>
    <w:rsid w:val="00A2245B"/>
    <w:rsid w:val="00A30110"/>
    <w:rsid w:val="00A36899"/>
    <w:rsid w:val="00A371F6"/>
    <w:rsid w:val="00A41AE4"/>
    <w:rsid w:val="00A43BF6"/>
    <w:rsid w:val="00A53FA5"/>
    <w:rsid w:val="00A54817"/>
    <w:rsid w:val="00A601C8"/>
    <w:rsid w:val="00A60799"/>
    <w:rsid w:val="00A75E35"/>
    <w:rsid w:val="00A82A74"/>
    <w:rsid w:val="00A8438C"/>
    <w:rsid w:val="00A84C85"/>
    <w:rsid w:val="00A97DE1"/>
    <w:rsid w:val="00AB053C"/>
    <w:rsid w:val="00AB32C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9A"/>
    <w:rsid w:val="00B135B1"/>
    <w:rsid w:val="00B3130B"/>
    <w:rsid w:val="00B40ADB"/>
    <w:rsid w:val="00B43B77"/>
    <w:rsid w:val="00B43E80"/>
    <w:rsid w:val="00B607DB"/>
    <w:rsid w:val="00B64A40"/>
    <w:rsid w:val="00B66529"/>
    <w:rsid w:val="00B75946"/>
    <w:rsid w:val="00B8056E"/>
    <w:rsid w:val="00B805A6"/>
    <w:rsid w:val="00B819C8"/>
    <w:rsid w:val="00B82308"/>
    <w:rsid w:val="00B84AA9"/>
    <w:rsid w:val="00B90885"/>
    <w:rsid w:val="00B91897"/>
    <w:rsid w:val="00B977D4"/>
    <w:rsid w:val="00BB520A"/>
    <w:rsid w:val="00BC012E"/>
    <w:rsid w:val="00BD3869"/>
    <w:rsid w:val="00BD66E9"/>
    <w:rsid w:val="00BD6FF4"/>
    <w:rsid w:val="00BF2C41"/>
    <w:rsid w:val="00BF3088"/>
    <w:rsid w:val="00C058B4"/>
    <w:rsid w:val="00C05F44"/>
    <w:rsid w:val="00C108DC"/>
    <w:rsid w:val="00C131B5"/>
    <w:rsid w:val="00C16ABF"/>
    <w:rsid w:val="00C170AE"/>
    <w:rsid w:val="00C17F6B"/>
    <w:rsid w:val="00C25493"/>
    <w:rsid w:val="00C26CB7"/>
    <w:rsid w:val="00C324C1"/>
    <w:rsid w:val="00C36992"/>
    <w:rsid w:val="00C56036"/>
    <w:rsid w:val="00C61DC5"/>
    <w:rsid w:val="00C65AF1"/>
    <w:rsid w:val="00C67E92"/>
    <w:rsid w:val="00C70A26"/>
    <w:rsid w:val="00C766DF"/>
    <w:rsid w:val="00C926AE"/>
    <w:rsid w:val="00C94B98"/>
    <w:rsid w:val="00CA2B96"/>
    <w:rsid w:val="00CA5089"/>
    <w:rsid w:val="00CA642C"/>
    <w:rsid w:val="00CB42CB"/>
    <w:rsid w:val="00CC0147"/>
    <w:rsid w:val="00CD6897"/>
    <w:rsid w:val="00CE5BAC"/>
    <w:rsid w:val="00CF25BE"/>
    <w:rsid w:val="00CF5613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E67"/>
    <w:rsid w:val="00D8678B"/>
    <w:rsid w:val="00DA2114"/>
    <w:rsid w:val="00DC3C99"/>
    <w:rsid w:val="00DE09C0"/>
    <w:rsid w:val="00DE4A14"/>
    <w:rsid w:val="00DF320D"/>
    <w:rsid w:val="00DF71C8"/>
    <w:rsid w:val="00E07165"/>
    <w:rsid w:val="00E129B8"/>
    <w:rsid w:val="00E1496E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134F"/>
    <w:rsid w:val="00EC1EFF"/>
    <w:rsid w:val="00EC4899"/>
    <w:rsid w:val="00EC656F"/>
    <w:rsid w:val="00ED03AB"/>
    <w:rsid w:val="00ED32D2"/>
    <w:rsid w:val="00ED3D0C"/>
    <w:rsid w:val="00EE32DE"/>
    <w:rsid w:val="00EE5457"/>
    <w:rsid w:val="00EF5FB3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F2B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A883-7940-40CA-883B-93AAF3773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1426</Words>
  <Characters>8558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2019-12-06T09:58:00Z</cp:lastPrinted>
  <dcterms:created xsi:type="dcterms:W3CDTF">2024-09-16T08:59:00Z</dcterms:created>
  <dcterms:modified xsi:type="dcterms:W3CDTF">2025-09-22T16:04:00Z</dcterms:modified>
</cp:coreProperties>
</file>